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71AA8" w14:textId="77777777" w:rsidR="00D26518" w:rsidRDefault="00D26518" w:rsidP="00D265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NAWETON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7C68861" w14:textId="77777777" w:rsidR="00D26518" w:rsidRDefault="00D26518" w:rsidP="00D265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Alderwasley</w:t>
      </w:r>
      <w:proofErr w:type="spellEnd"/>
      <w:r>
        <w:rPr>
          <w:rFonts w:ascii="Times New Roman" w:hAnsi="Times New Roman" w:cs="Times New Roman"/>
        </w:rPr>
        <w:t>, Derbyshire. Husbandman.</w:t>
      </w:r>
    </w:p>
    <w:p w14:paraId="266AD9EA" w14:textId="77777777" w:rsidR="00D26518" w:rsidRDefault="00D26518" w:rsidP="00D26518">
      <w:pPr>
        <w:rPr>
          <w:rFonts w:ascii="Times New Roman" w:hAnsi="Times New Roman" w:cs="Times New Roman"/>
        </w:rPr>
      </w:pPr>
    </w:p>
    <w:p w14:paraId="6C36B654" w14:textId="77777777" w:rsidR="00D26518" w:rsidRDefault="00D26518" w:rsidP="00D26518">
      <w:pPr>
        <w:rPr>
          <w:rFonts w:ascii="Times New Roman" w:hAnsi="Times New Roman" w:cs="Times New Roman"/>
        </w:rPr>
      </w:pPr>
    </w:p>
    <w:p w14:paraId="09FDA9EF" w14:textId="77777777" w:rsidR="00D26518" w:rsidRDefault="00D26518" w:rsidP="00D265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Naweton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636CDB36" w14:textId="77777777" w:rsidR="00D26518" w:rsidRDefault="00D26518" w:rsidP="00D265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22298F5" w14:textId="77777777" w:rsidR="00D26518" w:rsidRDefault="00D26518" w:rsidP="00D26518">
      <w:pPr>
        <w:rPr>
          <w:rFonts w:ascii="Times New Roman" w:hAnsi="Times New Roman" w:cs="Times New Roman"/>
        </w:rPr>
      </w:pPr>
    </w:p>
    <w:p w14:paraId="6452CFE2" w14:textId="77777777" w:rsidR="00D26518" w:rsidRDefault="00D26518" w:rsidP="00D26518">
      <w:pPr>
        <w:rPr>
          <w:rFonts w:ascii="Times New Roman" w:hAnsi="Times New Roman" w:cs="Times New Roman"/>
        </w:rPr>
      </w:pPr>
    </w:p>
    <w:p w14:paraId="57FE0BFC" w14:textId="77777777" w:rsidR="00D26518" w:rsidRDefault="00D26518" w:rsidP="00D265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July 2018</w:t>
      </w:r>
    </w:p>
    <w:p w14:paraId="2204D371" w14:textId="77777777" w:rsidR="006B2F86" w:rsidRPr="00E71FC3" w:rsidRDefault="00D265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E04A3" w14:textId="77777777" w:rsidR="00D26518" w:rsidRDefault="00D26518" w:rsidP="00E71FC3">
      <w:r>
        <w:separator/>
      </w:r>
    </w:p>
  </w:endnote>
  <w:endnote w:type="continuationSeparator" w:id="0">
    <w:p w14:paraId="67D930C7" w14:textId="77777777" w:rsidR="00D26518" w:rsidRDefault="00D265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20EC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04E8C" w14:textId="77777777" w:rsidR="00D26518" w:rsidRDefault="00D26518" w:rsidP="00E71FC3">
      <w:r>
        <w:separator/>
      </w:r>
    </w:p>
  </w:footnote>
  <w:footnote w:type="continuationSeparator" w:id="0">
    <w:p w14:paraId="1B2DA98C" w14:textId="77777777" w:rsidR="00D26518" w:rsidRDefault="00D265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518"/>
    <w:rsid w:val="001A7C09"/>
    <w:rsid w:val="00577BD5"/>
    <w:rsid w:val="00656CBA"/>
    <w:rsid w:val="006A1F77"/>
    <w:rsid w:val="00733BE7"/>
    <w:rsid w:val="00AB52E8"/>
    <w:rsid w:val="00B16D3F"/>
    <w:rsid w:val="00BB41AC"/>
    <w:rsid w:val="00D2651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9138A"/>
  <w15:chartTrackingRefBased/>
  <w15:docId w15:val="{A3DF824E-69F1-4E83-8A32-A88F80C5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65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2018-07-30T19:59:00Z</dcterms:created>
  <dcterms:modified xsi:type="dcterms:W3CDTF">2018-07-30T19:59:00Z</dcterms:modified>
</cp:coreProperties>
</file>